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F7A1D" w14:textId="77777777" w:rsidR="00456153" w:rsidRPr="00EC1385" w:rsidRDefault="00456153" w:rsidP="00EC1385">
      <w:pPr>
        <w:jc w:val="center"/>
        <w:rPr>
          <w:rFonts w:ascii="Verdana" w:hAnsi="Verdana"/>
          <w:b/>
          <w:bCs/>
          <w:color w:val="000066"/>
          <w:kern w:val="28"/>
          <w:sz w:val="48"/>
          <w:szCs w:val="48"/>
        </w:rPr>
      </w:pPr>
      <w:r w:rsidRPr="00EC1385">
        <w:rPr>
          <w:rFonts w:ascii="Verdana" w:hAnsi="Verdana"/>
          <w:b/>
          <w:bCs/>
          <w:color w:val="000066"/>
          <w:kern w:val="28"/>
          <w:sz w:val="48"/>
          <w:szCs w:val="48"/>
        </w:rPr>
        <w:t xml:space="preserve">Endringsavtale nr </w:t>
      </w:r>
      <w:r w:rsidRPr="00EC1385">
        <w:rPr>
          <w:rFonts w:ascii="Verdana" w:hAnsi="Verdana"/>
          <w:b/>
          <w:bCs/>
          <w:color w:val="FF0000"/>
          <w:kern w:val="28"/>
          <w:sz w:val="48"/>
          <w:szCs w:val="48"/>
        </w:rPr>
        <w:t>x</w:t>
      </w:r>
    </w:p>
    <w:p w14:paraId="747C9528" w14:textId="77777777" w:rsidR="00456153" w:rsidRDefault="00456153" w:rsidP="00456153">
      <w:pPr>
        <w:rPr>
          <w:rFonts w:ascii="Verdana" w:hAnsi="Verdana"/>
          <w:b/>
          <w:bCs/>
          <w:color w:val="000066"/>
          <w:kern w:val="28"/>
          <w:szCs w:val="24"/>
        </w:rPr>
      </w:pPr>
    </w:p>
    <w:p w14:paraId="6A730B93" w14:textId="77777777" w:rsidR="00EC1385" w:rsidRPr="00456153" w:rsidRDefault="00EC1385" w:rsidP="00456153">
      <w:pPr>
        <w:rPr>
          <w:rFonts w:ascii="Verdana" w:hAnsi="Verdana"/>
          <w:b/>
          <w:bCs/>
          <w:color w:val="000066"/>
          <w:kern w:val="28"/>
          <w:szCs w:val="24"/>
        </w:rPr>
      </w:pPr>
    </w:p>
    <w:p w14:paraId="5A9003E8" w14:textId="77777777" w:rsidR="00C6148D" w:rsidRPr="00137AE9" w:rsidRDefault="00C6148D" w:rsidP="00C6148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bookmarkStart w:id="0" w:name="tempHer"/>
      <w:bookmarkEnd w:id="0"/>
      <w:r w:rsidRPr="00137AE9">
        <w:rPr>
          <w:rFonts w:ascii="Calibri" w:hAnsi="Calibri" w:cs="Calibri"/>
          <w:color w:val="000066"/>
        </w:rPr>
        <w:t>BAKGRUNN</w:t>
      </w:r>
    </w:p>
    <w:p w14:paraId="61F2BEA2" w14:textId="77777777" w:rsidR="00456153" w:rsidRDefault="00C6148D" w:rsidP="00C6148D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 kontrakten punkt </w:t>
      </w:r>
      <w:r w:rsidRPr="00270C6B">
        <w:rPr>
          <w:rFonts w:ascii="Arial" w:hAnsi="Arial" w:cs="Arial"/>
          <w:highlight w:val="yellow"/>
        </w:rPr>
        <w:t>17</w:t>
      </w:r>
      <w:r>
        <w:rPr>
          <w:rFonts w:ascii="Arial" w:hAnsi="Arial" w:cs="Arial"/>
        </w:rPr>
        <w:t xml:space="preserve"> omtales </w:t>
      </w:r>
      <w:r w:rsidR="00456153">
        <w:rPr>
          <w:rFonts w:ascii="Arial" w:hAnsi="Arial" w:cs="Arial"/>
        </w:rPr>
        <w:t xml:space="preserve">bruk av endringsavtale i </w:t>
      </w:r>
      <w:r w:rsidR="00F72ED9">
        <w:rPr>
          <w:rFonts w:ascii="Arial" w:hAnsi="Arial" w:cs="Arial"/>
        </w:rPr>
        <w:t xml:space="preserve">løpet av </w:t>
      </w:r>
      <w:r w:rsidR="00456153">
        <w:rPr>
          <w:rFonts w:ascii="Arial" w:hAnsi="Arial" w:cs="Arial"/>
        </w:rPr>
        <w:t>avtaleperiode</w:t>
      </w:r>
      <w:r w:rsidR="00F72ED9">
        <w:rPr>
          <w:rFonts w:ascii="Arial" w:hAnsi="Arial" w:cs="Arial"/>
        </w:rPr>
        <w:t>n</w:t>
      </w:r>
      <w:r w:rsidR="00456153">
        <w:rPr>
          <w:rFonts w:ascii="Arial" w:hAnsi="Arial" w:cs="Arial"/>
        </w:rPr>
        <w:t xml:space="preserve">. Eventuelle endringer skal fremkomme i dette dokument, eventuelt med henvisning til ytterligere dokumentasjon. </w:t>
      </w:r>
    </w:p>
    <w:p w14:paraId="38884783" w14:textId="77777777" w:rsidR="00456153" w:rsidRDefault="00456153" w:rsidP="00C6148D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Det lages én endringsavtale per endring, og hver endringsavtale gis et unikt nummer. </w:t>
      </w:r>
    </w:p>
    <w:p w14:paraId="5F2C2D54" w14:textId="77777777" w:rsidR="00C6148D" w:rsidRDefault="00C6148D" w:rsidP="00EC1DAE"/>
    <w:p w14:paraId="3CD3C6F5" w14:textId="77777777" w:rsidR="00456153" w:rsidRPr="00137AE9" w:rsidRDefault="00456153" w:rsidP="00456153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r w:rsidRPr="00137AE9">
        <w:rPr>
          <w:rFonts w:ascii="Calibri" w:hAnsi="Calibri" w:cs="Calibri"/>
          <w:color w:val="000066"/>
        </w:rPr>
        <w:t>ENDRING</w:t>
      </w:r>
      <w:r w:rsidR="00F00CBE" w:rsidRPr="00137AE9">
        <w:rPr>
          <w:rFonts w:ascii="Calibri" w:hAnsi="Calibri" w:cs="Calibri"/>
          <w:color w:val="000066"/>
        </w:rPr>
        <w:br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4961"/>
        <w:gridCol w:w="1701"/>
      </w:tblGrid>
      <w:tr w:rsidR="00F00CBE" w:rsidRPr="00137AE9" w14:paraId="1F5DD53F" w14:textId="77777777" w:rsidTr="00137AE9">
        <w:tc>
          <w:tcPr>
            <w:tcW w:w="1242" w:type="dxa"/>
            <w:shd w:val="clear" w:color="auto" w:fill="DEEAF6"/>
            <w:vAlign w:val="center"/>
          </w:tcPr>
          <w:p w14:paraId="23847DDF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>Dato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2CDD97D3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>Referanse</w:t>
            </w:r>
          </w:p>
        </w:tc>
        <w:tc>
          <w:tcPr>
            <w:tcW w:w="4961" w:type="dxa"/>
            <w:shd w:val="clear" w:color="auto" w:fill="DEEAF6"/>
            <w:vAlign w:val="center"/>
          </w:tcPr>
          <w:p w14:paraId="4C163BE3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 xml:space="preserve">Endring 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0C046330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>Henvisning</w:t>
            </w:r>
          </w:p>
        </w:tc>
      </w:tr>
      <w:tr w:rsidR="00F00CBE" w:rsidRPr="00137AE9" w14:paraId="6D06D459" w14:textId="77777777" w:rsidTr="00137AE9">
        <w:tc>
          <w:tcPr>
            <w:tcW w:w="1242" w:type="dxa"/>
            <w:shd w:val="clear" w:color="auto" w:fill="auto"/>
          </w:tcPr>
          <w:p w14:paraId="6DCA9D30" w14:textId="77777777" w:rsidR="00F00CBE" w:rsidRPr="00137AE9" w:rsidRDefault="00EC1385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>Sett inn dato for ikraft-tredelse.</w:t>
            </w:r>
            <w:r w:rsidRPr="00137AE9">
              <w:rPr>
                <w:rFonts w:ascii="Arial" w:hAnsi="Arial" w:cs="Arial"/>
                <w:color w:val="00006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10FD2956" w14:textId="77777777" w:rsidR="00F00CBE" w:rsidRPr="00137AE9" w:rsidRDefault="00EC1385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>(H</w:t>
            </w:r>
            <w:r w:rsidR="00F00CBE" w:rsidRPr="00137AE9">
              <w:rPr>
                <w:rFonts w:ascii="Arial" w:hAnsi="Arial" w:cs="Arial"/>
                <w:highlight w:val="yellow"/>
              </w:rPr>
              <w:t>envis til punkt i kontrakts</w:t>
            </w:r>
            <w:r w:rsidRPr="00137AE9">
              <w:rPr>
                <w:rFonts w:ascii="Arial" w:hAnsi="Arial" w:cs="Arial"/>
                <w:highlight w:val="yellow"/>
              </w:rPr>
              <w:t>-</w:t>
            </w:r>
            <w:r w:rsidR="00F00CBE" w:rsidRPr="00137AE9">
              <w:rPr>
                <w:rFonts w:ascii="Arial" w:hAnsi="Arial" w:cs="Arial"/>
                <w:highlight w:val="yellow"/>
              </w:rPr>
              <w:t>dokumentet)</w:t>
            </w:r>
          </w:p>
        </w:tc>
        <w:tc>
          <w:tcPr>
            <w:tcW w:w="4961" w:type="dxa"/>
            <w:shd w:val="clear" w:color="auto" w:fill="auto"/>
          </w:tcPr>
          <w:p w14:paraId="5B27751F" w14:textId="77777777" w:rsidR="00F00CBE" w:rsidRPr="00137AE9" w:rsidRDefault="00F00CBE" w:rsidP="00137AE9">
            <w:pPr>
              <w:jc w:val="left"/>
              <w:rPr>
                <w:rFonts w:ascii="Arial" w:hAnsi="Arial" w:cs="Arial"/>
                <w:highlight w:val="yellow"/>
              </w:rPr>
            </w:pPr>
            <w:r w:rsidRPr="00137AE9">
              <w:rPr>
                <w:rFonts w:ascii="Arial" w:hAnsi="Arial" w:cs="Arial"/>
                <w:highlight w:val="yellow"/>
              </w:rPr>
              <w:t xml:space="preserve">Skriv inn endringsteksten, eksempel: </w:t>
            </w:r>
          </w:p>
          <w:p w14:paraId="13C51EE6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 xml:space="preserve">«Punktet endres til følgende: </w:t>
            </w:r>
            <w:r w:rsidRPr="00137AE9">
              <w:rPr>
                <w:rFonts w:ascii="Arial" w:hAnsi="Arial" w:cs="Arial"/>
                <w:highlight w:val="yellow"/>
              </w:rPr>
              <w:br/>
              <w:t>xxx xxx ...»</w:t>
            </w:r>
          </w:p>
        </w:tc>
        <w:tc>
          <w:tcPr>
            <w:tcW w:w="1701" w:type="dxa"/>
            <w:shd w:val="clear" w:color="auto" w:fill="auto"/>
          </w:tcPr>
          <w:p w14:paraId="0C3F21F8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 xml:space="preserve">Evt henvisning til </w:t>
            </w:r>
            <w:r w:rsidR="004D11CB">
              <w:rPr>
                <w:rFonts w:ascii="Arial" w:hAnsi="Arial" w:cs="Arial"/>
                <w:highlight w:val="yellow"/>
              </w:rPr>
              <w:t>vedlegg</w:t>
            </w:r>
            <w:r w:rsidR="00F72ED9">
              <w:rPr>
                <w:rFonts w:ascii="Arial" w:hAnsi="Arial" w:cs="Arial"/>
                <w:highlight w:val="yellow"/>
              </w:rPr>
              <w:t xml:space="preserve">. </w:t>
            </w:r>
          </w:p>
        </w:tc>
      </w:tr>
      <w:tr w:rsidR="00F00CBE" w:rsidRPr="00137AE9" w14:paraId="00982524" w14:textId="77777777" w:rsidTr="00137AE9">
        <w:tc>
          <w:tcPr>
            <w:tcW w:w="1242" w:type="dxa"/>
            <w:shd w:val="clear" w:color="auto" w:fill="auto"/>
          </w:tcPr>
          <w:p w14:paraId="3A0D4F72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  <w:tc>
          <w:tcPr>
            <w:tcW w:w="1560" w:type="dxa"/>
            <w:shd w:val="clear" w:color="auto" w:fill="auto"/>
          </w:tcPr>
          <w:p w14:paraId="2BAD9EA8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  <w:tc>
          <w:tcPr>
            <w:tcW w:w="4961" w:type="dxa"/>
            <w:shd w:val="clear" w:color="auto" w:fill="auto"/>
          </w:tcPr>
          <w:p w14:paraId="3EAC6F7E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  <w:tc>
          <w:tcPr>
            <w:tcW w:w="1701" w:type="dxa"/>
            <w:shd w:val="clear" w:color="auto" w:fill="auto"/>
          </w:tcPr>
          <w:p w14:paraId="783E1427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</w:tr>
    </w:tbl>
    <w:p w14:paraId="67D58B0D" w14:textId="77777777" w:rsidR="00456153" w:rsidRPr="00137AE9" w:rsidRDefault="00456153" w:rsidP="00456153">
      <w:pPr>
        <w:rPr>
          <w:rFonts w:ascii="Calibri" w:hAnsi="Calibri" w:cs="Calibri"/>
          <w:color w:val="000066"/>
        </w:rPr>
      </w:pPr>
    </w:p>
    <w:p w14:paraId="06445BAD" w14:textId="77777777" w:rsidR="00442992" w:rsidRPr="00137AE9" w:rsidRDefault="00456153" w:rsidP="00442992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r w:rsidRPr="00137AE9">
        <w:rPr>
          <w:rFonts w:ascii="Calibri" w:hAnsi="Calibri" w:cs="Calibri"/>
          <w:color w:val="000066"/>
        </w:rPr>
        <w:t>SIGNATUR</w:t>
      </w:r>
      <w:r w:rsidR="00442992" w:rsidRPr="00137AE9">
        <w:rPr>
          <w:rFonts w:ascii="Calibri" w:hAnsi="Calibri" w:cs="Calibri"/>
          <w:color w:val="000066"/>
        </w:rPr>
        <w:t>ER</w:t>
      </w:r>
      <w:r w:rsidR="00F00CBE" w:rsidRPr="00137AE9">
        <w:rPr>
          <w:rFonts w:ascii="Calibri" w:hAnsi="Calibri" w:cs="Calibri"/>
          <w:color w:val="000066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2525"/>
        <w:gridCol w:w="535"/>
        <w:gridCol w:w="1327"/>
        <w:gridCol w:w="2551"/>
      </w:tblGrid>
      <w:tr w:rsidR="00F00CBE" w14:paraId="7C2DBE9D" w14:textId="77777777" w:rsidTr="00CD6C78">
        <w:tc>
          <w:tcPr>
            <w:tcW w:w="3769" w:type="dxa"/>
            <w:gridSpan w:val="2"/>
            <w:tcBorders>
              <w:right w:val="single" w:sz="4" w:space="0" w:color="auto"/>
            </w:tcBorders>
            <w:shd w:val="clear" w:color="auto" w:fill="DEEAF6"/>
          </w:tcPr>
          <w:p w14:paraId="077DB4A6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</w:rPr>
            </w:pPr>
            <w:r w:rsidRPr="007B7772">
              <w:rPr>
                <w:rFonts w:ascii="Arial" w:eastAsia="SimSun" w:hAnsi="Arial" w:cs="Arial"/>
                <w:b/>
              </w:rPr>
              <w:t>For oppdragsgiver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87EBA4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</w:rPr>
            </w:pPr>
          </w:p>
        </w:tc>
        <w:tc>
          <w:tcPr>
            <w:tcW w:w="3878" w:type="dxa"/>
            <w:gridSpan w:val="2"/>
            <w:tcBorders>
              <w:left w:val="single" w:sz="4" w:space="0" w:color="auto"/>
            </w:tcBorders>
            <w:shd w:val="clear" w:color="auto" w:fill="DEEAF6"/>
          </w:tcPr>
          <w:p w14:paraId="0567DA48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</w:rPr>
            </w:pPr>
            <w:r w:rsidRPr="007B7772">
              <w:rPr>
                <w:rFonts w:ascii="Arial" w:eastAsia="SimSun" w:hAnsi="Arial" w:cs="Arial"/>
                <w:b/>
              </w:rPr>
              <w:t>For leverandør</w:t>
            </w:r>
          </w:p>
        </w:tc>
      </w:tr>
      <w:tr w:rsidR="00F00CBE" w14:paraId="62C00C9D" w14:textId="77777777" w:rsidTr="00EC1385">
        <w:tc>
          <w:tcPr>
            <w:tcW w:w="3769" w:type="dxa"/>
            <w:gridSpan w:val="2"/>
            <w:tcBorders>
              <w:right w:val="single" w:sz="4" w:space="0" w:color="auto"/>
            </w:tcBorders>
          </w:tcPr>
          <w:p w14:paraId="01F691AA" w14:textId="77777777" w:rsidR="00F00CBE" w:rsidRPr="003A105F" w:rsidRDefault="00F00CBE" w:rsidP="00137AE9">
            <w:pPr>
              <w:spacing w:after="200" w:line="276" w:lineRule="auto"/>
              <w:jc w:val="center"/>
              <w:rPr>
                <w:rFonts w:ascii="Arial" w:eastAsia="SimSun" w:hAnsi="Arial" w:cs="Arial"/>
                <w:color w:val="000000"/>
              </w:rPr>
            </w:pPr>
            <w:r w:rsidRPr="003A105F">
              <w:rPr>
                <w:rFonts w:ascii="Arial" w:eastAsia="SimSun" w:hAnsi="Arial" w:cs="Arial"/>
                <w:color w:val="000000"/>
              </w:rPr>
              <w:t>Havforskningsinstituttet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EC759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3878" w:type="dxa"/>
            <w:gridSpan w:val="2"/>
            <w:tcBorders>
              <w:left w:val="single" w:sz="4" w:space="0" w:color="auto"/>
            </w:tcBorders>
          </w:tcPr>
          <w:p w14:paraId="6272A20F" w14:textId="77777777" w:rsidR="00F00CBE" w:rsidRPr="00487EDC" w:rsidRDefault="00F00CBE" w:rsidP="00137AE9">
            <w:pPr>
              <w:tabs>
                <w:tab w:val="left" w:pos="4536"/>
              </w:tabs>
              <w:suppressAutoHyphens/>
              <w:jc w:val="center"/>
              <w:rPr>
                <w:rFonts w:ascii="Arial" w:eastAsia="SimSun" w:hAnsi="Arial" w:cs="Arial"/>
                <w:color w:val="FF0000"/>
              </w:rPr>
            </w:pPr>
            <w:r w:rsidRPr="00487EDC">
              <w:rPr>
                <w:rFonts w:ascii="Calibri" w:hAnsi="Calibri" w:cs="Calibri"/>
                <w:color w:val="FF0000"/>
              </w:rPr>
              <w:t>[</w:t>
            </w:r>
            <w:r w:rsidRPr="00487EDC">
              <w:rPr>
                <w:rFonts w:ascii="Arial" w:eastAsia="SimSun" w:hAnsi="Arial" w:cs="Arial"/>
                <w:color w:val="FF0000"/>
              </w:rPr>
              <w:t>Navn på leverandørselskap</w:t>
            </w:r>
            <w:r w:rsidRPr="00487EDC">
              <w:rPr>
                <w:rFonts w:ascii="Calibri" w:hAnsi="Calibri" w:cs="Calibri"/>
                <w:color w:val="FF0000"/>
              </w:rPr>
              <w:t>]</w:t>
            </w:r>
          </w:p>
        </w:tc>
      </w:tr>
      <w:tr w:rsidR="00F00CBE" w14:paraId="2861EEE2" w14:textId="77777777" w:rsidTr="00EC1385">
        <w:tc>
          <w:tcPr>
            <w:tcW w:w="1244" w:type="dxa"/>
          </w:tcPr>
          <w:p w14:paraId="7CB0C3D7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Sted/dato 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24560306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>xx.xx.20xx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EB0A9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388BEEB4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Sted/dato </w:t>
            </w:r>
          </w:p>
        </w:tc>
        <w:tc>
          <w:tcPr>
            <w:tcW w:w="2551" w:type="dxa"/>
          </w:tcPr>
          <w:p w14:paraId="6B5148C7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>xx.xx.20xx</w:t>
            </w:r>
          </w:p>
        </w:tc>
      </w:tr>
      <w:tr w:rsidR="00F00CBE" w14:paraId="799CC098" w14:textId="77777777" w:rsidTr="00EC1385">
        <w:tc>
          <w:tcPr>
            <w:tcW w:w="1244" w:type="dxa"/>
          </w:tcPr>
          <w:p w14:paraId="50161FDA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Signatur 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7BD0E088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2C8A8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78188342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Signatur </w:t>
            </w:r>
          </w:p>
        </w:tc>
        <w:tc>
          <w:tcPr>
            <w:tcW w:w="2551" w:type="dxa"/>
          </w:tcPr>
          <w:p w14:paraId="5F707DF3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</w:rPr>
            </w:pPr>
          </w:p>
        </w:tc>
      </w:tr>
      <w:tr w:rsidR="00F00CBE" w14:paraId="3FB32713" w14:textId="77777777" w:rsidTr="00EC1385">
        <w:tc>
          <w:tcPr>
            <w:tcW w:w="1244" w:type="dxa"/>
          </w:tcPr>
          <w:p w14:paraId="0D9587F3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Navn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3C8D2B27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 xml:space="preserve">Xxxx xxxx 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D41A6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0D8C45EA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Navn</w:t>
            </w:r>
          </w:p>
        </w:tc>
        <w:tc>
          <w:tcPr>
            <w:tcW w:w="2551" w:type="dxa"/>
          </w:tcPr>
          <w:p w14:paraId="5962D5DB" w14:textId="77777777" w:rsidR="00F00CBE" w:rsidRPr="007B7772" w:rsidRDefault="00F00CBE" w:rsidP="00137AE9">
            <w:pPr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 xml:space="preserve">Xxxx xxxx </w:t>
            </w:r>
          </w:p>
        </w:tc>
      </w:tr>
      <w:tr w:rsidR="00F00CBE" w14:paraId="403B5532" w14:textId="77777777" w:rsidTr="00EC1385">
        <w:tc>
          <w:tcPr>
            <w:tcW w:w="1244" w:type="dxa"/>
          </w:tcPr>
          <w:p w14:paraId="56EEC8AF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Stilling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2195D80A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>Xxxxxxx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DB1C8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32E9F756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Stilling</w:t>
            </w:r>
          </w:p>
        </w:tc>
        <w:tc>
          <w:tcPr>
            <w:tcW w:w="2551" w:type="dxa"/>
          </w:tcPr>
          <w:p w14:paraId="54C26220" w14:textId="77777777" w:rsidR="00F00CBE" w:rsidRPr="007B7772" w:rsidRDefault="00F00CBE" w:rsidP="00137AE9">
            <w:pPr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>Xxxxxxx</w:t>
            </w:r>
          </w:p>
        </w:tc>
      </w:tr>
    </w:tbl>
    <w:p w14:paraId="3F402466" w14:textId="77777777" w:rsidR="00442992" w:rsidRDefault="00442992" w:rsidP="00F00CBE">
      <w:pPr>
        <w:pStyle w:val="ListParagraph"/>
      </w:pPr>
    </w:p>
    <w:sectPr w:rsidR="00442992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BCB15" w14:textId="77777777" w:rsidR="00FA7763" w:rsidRDefault="00FA7763">
      <w:r>
        <w:separator/>
      </w:r>
    </w:p>
  </w:endnote>
  <w:endnote w:type="continuationSeparator" w:id="0">
    <w:p w14:paraId="22B18AAD" w14:textId="77777777" w:rsidR="00FA7763" w:rsidRDefault="00FA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24FB2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55EC8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24BBB" w14:textId="77777777" w:rsidR="00FA7763" w:rsidRDefault="00FA7763">
      <w:r>
        <w:separator/>
      </w:r>
    </w:p>
  </w:footnote>
  <w:footnote w:type="continuationSeparator" w:id="0">
    <w:p w14:paraId="348AE50B" w14:textId="77777777" w:rsidR="00FA7763" w:rsidRDefault="00FA7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93"/>
      <w:gridCol w:w="5667"/>
      <w:gridCol w:w="2550"/>
    </w:tblGrid>
    <w:tr w:rsidR="00691630" w14:paraId="428385BD" w14:textId="77777777" w:rsidTr="008965E5">
      <w:trPr>
        <w:cantSplit/>
      </w:trPr>
      <w:tc>
        <w:tcPr>
          <w:tcW w:w="99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nil"/>
          </w:tcBorders>
          <w:vAlign w:val="center"/>
          <w:hideMark/>
        </w:tcPr>
        <w:p w14:paraId="7CA3FF3D" w14:textId="77777777" w:rsidR="00691630" w:rsidRDefault="00942EB2">
          <w:pPr>
            <w:spacing w:after="80"/>
            <w:jc w:val="center"/>
            <w:rPr>
              <w:b/>
              <w:sz w:val="28"/>
            </w:rPr>
          </w:pPr>
          <w:r>
            <w:rPr>
              <w:b/>
              <w:color w:val="000080"/>
              <w:sz w:val="28"/>
            </w:rPr>
            <w:drawing>
              <wp:inline distT="0" distB="0" distL="0" distR="0" wp14:anchorId="1FBD1F22" wp14:editId="35603198">
                <wp:extent cx="381000" cy="304800"/>
                <wp:effectExtent l="0" t="0" r="0" b="0"/>
                <wp:docPr id="1" name="Bilde 1" descr="HIhoved_bla_bm-eng_100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Ihoved_bla_bm-eng_100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588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667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A83D0E1" w14:textId="77777777" w:rsidR="00691630" w:rsidRPr="00581058" w:rsidRDefault="00691630" w:rsidP="00581058">
          <w:pPr>
            <w:pStyle w:val="EKtopptekst"/>
            <w:jc w:val="center"/>
            <w:rPr>
              <w:color w:val="000080"/>
              <w:sz w:val="28"/>
              <w:szCs w:val="28"/>
            </w:rPr>
          </w:pPr>
          <w:r w:rsidRPr="00581058">
            <w:rPr>
              <w:color w:val="000080"/>
              <w:sz w:val="28"/>
              <w:szCs w:val="28"/>
            </w:rPr>
            <w:fldChar w:fldCharType="begin" w:fldLock="1"/>
          </w:r>
          <w:r w:rsidRPr="00581058">
            <w:rPr>
              <w:color w:val="000080"/>
              <w:sz w:val="28"/>
              <w:szCs w:val="28"/>
            </w:rPr>
            <w:instrText>DOCPROPERTY EK_Bedriftsnavn \*charformat</w:instrText>
          </w:r>
          <w:r w:rsidRPr="00581058">
            <w:rPr>
              <w:color w:val="000080"/>
              <w:sz w:val="28"/>
              <w:szCs w:val="28"/>
            </w:rPr>
            <w:fldChar w:fldCharType="separate"/>
          </w:r>
          <w:r w:rsidRPr="00581058">
            <w:rPr>
              <w:color w:val="000080"/>
              <w:sz w:val="28"/>
              <w:szCs w:val="28"/>
            </w:rPr>
            <w:t>Havforskningsinstituttet</w:t>
          </w:r>
          <w:r w:rsidRPr="00581058">
            <w:rPr>
              <w:color w:val="000080"/>
              <w:sz w:val="28"/>
              <w:szCs w:val="28"/>
            </w:rPr>
            <w:fldChar w:fldCharType="end"/>
          </w:r>
        </w:p>
      </w:tc>
      <w:tc>
        <w:tcPr>
          <w:tcW w:w="2550" w:type="dxa"/>
          <w:vMerge w:val="restart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6DF11C2E" w14:textId="77777777" w:rsidR="00691630" w:rsidRDefault="00691630" w:rsidP="00646325">
          <w:pPr>
            <w:pStyle w:val="EKtopptekst"/>
            <w:spacing w:before="0" w:after="0"/>
          </w:pPr>
          <w:r w:rsidRPr="00691630">
            <w:rPr>
              <w:b w:val="0"/>
              <w:sz w:val="16"/>
            </w:rPr>
            <w:t>Ref.id</w:t>
          </w:r>
          <w:r w:rsidRPr="00581058">
            <w:rPr>
              <w:b w:val="0"/>
              <w:color w:val="000080"/>
              <w:sz w:val="16"/>
            </w:rPr>
            <w:t>.</w:t>
          </w:r>
          <w:r w:rsidRPr="00581058">
            <w:rPr>
              <w:b w:val="0"/>
              <w:sz w:val="16"/>
            </w:rPr>
            <w:t>:</w:t>
          </w:r>
          <w:r w:rsidRPr="00581058">
            <w:rPr>
              <w:sz w:val="16"/>
            </w:rPr>
            <w:t xml:space="preserve"> 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>DOCPROPERTY EK_RefNr \*charformat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3415EC">
            <w:rPr>
              <w:b w:val="0"/>
              <w:color w:val="000080"/>
              <w:sz w:val="20"/>
            </w:rPr>
            <w:t>200.280.SKJ-72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55D305BF" w14:textId="77777777" w:rsidR="00691630" w:rsidRPr="00581058" w:rsidRDefault="00691630" w:rsidP="00646325">
          <w:pPr>
            <w:pStyle w:val="EKtopptekst"/>
            <w:spacing w:before="0" w:after="0"/>
            <w:rPr>
              <w:b w:val="0"/>
              <w:color w:val="000080"/>
              <w:sz w:val="20"/>
            </w:rPr>
          </w:pPr>
          <w:r w:rsidRPr="00761823">
            <w:rPr>
              <w:b w:val="0"/>
              <w:sz w:val="16"/>
              <w:szCs w:val="16"/>
            </w:rPr>
            <w:t>Versjon: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 xml:space="preserve"> DOCPROPERTY EK_Utgave 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3870B8">
            <w:rPr>
              <w:b w:val="0"/>
              <w:color w:val="000080"/>
              <w:sz w:val="20"/>
            </w:rPr>
            <w:t>1.03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1B90661A" w14:textId="77777777" w:rsidR="00A464C6" w:rsidRPr="00A464C6" w:rsidRDefault="00A464C6" w:rsidP="00646325">
          <w:pPr>
            <w:pStyle w:val="EKtopptekst"/>
            <w:spacing w:before="0" w:after="0"/>
            <w:rPr>
              <w:b w:val="0"/>
              <w:sz w:val="20"/>
            </w:rPr>
          </w:pPr>
          <w:r w:rsidRPr="00A464C6">
            <w:rPr>
              <w:b w:val="0"/>
              <w:sz w:val="16"/>
              <w:szCs w:val="16"/>
            </w:rPr>
            <w:t>Gjelder fra: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 xml:space="preserve"> DOCPROPERTY EK_GjelderFra 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9F118C">
            <w:rPr>
              <w:b w:val="0"/>
              <w:color w:val="000080"/>
              <w:sz w:val="20"/>
            </w:rPr>
            <w:t>08.02.2013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0DA9B4A3" w14:textId="77777777" w:rsidR="00691630" w:rsidRDefault="00691630" w:rsidP="00646325">
          <w:pPr>
            <w:pStyle w:val="EKtopptekst"/>
            <w:spacing w:before="0" w:after="0"/>
          </w:pPr>
          <w:r w:rsidRPr="00761823">
            <w:rPr>
              <w:b w:val="0"/>
              <w:sz w:val="16"/>
              <w:szCs w:val="16"/>
            </w:rPr>
            <w:t>Side:</w:t>
          </w:r>
          <w:r>
            <w:tab/>
          </w:r>
          <w:r w:rsidRPr="00542308">
            <w:rPr>
              <w:b w:val="0"/>
              <w:sz w:val="20"/>
            </w:rPr>
            <w:fldChar w:fldCharType="begin"/>
          </w:r>
          <w:r w:rsidRPr="00542308">
            <w:rPr>
              <w:b w:val="0"/>
              <w:sz w:val="20"/>
            </w:rPr>
            <w:instrText xml:space="preserve">PAGE </w:instrText>
          </w:r>
          <w:r w:rsidRPr="00542308">
            <w:rPr>
              <w:b w:val="0"/>
              <w:sz w:val="20"/>
            </w:rPr>
            <w:fldChar w:fldCharType="separate"/>
          </w:r>
          <w:r w:rsidR="00F00CBE">
            <w:rPr>
              <w:b w:val="0"/>
              <w:sz w:val="20"/>
            </w:rPr>
            <w:t>2</w:t>
          </w:r>
          <w:r w:rsidRPr="00542308">
            <w:rPr>
              <w:b w:val="0"/>
              <w:sz w:val="20"/>
            </w:rPr>
            <w:fldChar w:fldCharType="end"/>
          </w:r>
          <w:r w:rsidRPr="00542308">
            <w:rPr>
              <w:b w:val="0"/>
              <w:sz w:val="20"/>
            </w:rPr>
            <w:t xml:space="preserve"> av </w:t>
          </w:r>
          <w:r w:rsidRPr="00542308">
            <w:rPr>
              <w:b w:val="0"/>
              <w:sz w:val="20"/>
            </w:rPr>
            <w:fldChar w:fldCharType="begin"/>
          </w:r>
          <w:r w:rsidRPr="00542308">
            <w:rPr>
              <w:b w:val="0"/>
              <w:sz w:val="20"/>
            </w:rPr>
            <w:instrText>NUMPAGES</w:instrText>
          </w:r>
          <w:r w:rsidRPr="00542308">
            <w:rPr>
              <w:b w:val="0"/>
              <w:sz w:val="20"/>
            </w:rPr>
            <w:fldChar w:fldCharType="separate"/>
          </w:r>
          <w:r w:rsidR="00F00CBE">
            <w:rPr>
              <w:b w:val="0"/>
              <w:sz w:val="20"/>
            </w:rPr>
            <w:t>2</w:t>
          </w:r>
          <w:r w:rsidRPr="00542308">
            <w:rPr>
              <w:b w:val="0"/>
              <w:sz w:val="20"/>
            </w:rPr>
            <w:fldChar w:fldCharType="end"/>
          </w:r>
        </w:p>
      </w:tc>
    </w:tr>
    <w:tr w:rsidR="00691630" w14:paraId="3A787DE6" w14:textId="77777777" w:rsidTr="008965E5">
      <w:trPr>
        <w:cantSplit/>
      </w:trPr>
      <w:tc>
        <w:tcPr>
          <w:tcW w:w="6660" w:type="dxa"/>
          <w:gridSpan w:val="2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6" w:space="0" w:color="auto"/>
          </w:tcBorders>
          <w:hideMark/>
        </w:tcPr>
        <w:p w14:paraId="4AAE8A29" w14:textId="77777777" w:rsidR="00691630" w:rsidRPr="00581058" w:rsidRDefault="00691630" w:rsidP="00646325">
          <w:pPr>
            <w:pStyle w:val="EKtopptekst"/>
            <w:tabs>
              <w:tab w:val="left" w:pos="846"/>
            </w:tabs>
            <w:spacing w:before="0" w:after="0"/>
            <w:rPr>
              <w:color w:val="000080"/>
              <w:sz w:val="22"/>
              <w:szCs w:val="22"/>
            </w:rPr>
          </w:pPr>
          <w:r w:rsidRPr="00581058">
            <w:rPr>
              <w:color w:val="000080"/>
              <w:szCs w:val="24"/>
            </w:rPr>
            <w:fldChar w:fldCharType="begin" w:fldLock="1"/>
          </w:r>
          <w:r w:rsidRPr="00581058">
            <w:rPr>
              <w:color w:val="000080"/>
              <w:szCs w:val="24"/>
            </w:rPr>
            <w:instrText>DOCPROPERTY EK_DokTittel \*charformat</w:instrText>
          </w:r>
          <w:r w:rsidRPr="00581058">
            <w:rPr>
              <w:color w:val="000080"/>
              <w:szCs w:val="24"/>
            </w:rPr>
            <w:fldChar w:fldCharType="separate"/>
          </w:r>
          <w:r w:rsidR="003870B8">
            <w:rPr>
              <w:color w:val="000080"/>
              <w:szCs w:val="24"/>
            </w:rPr>
            <w:t>Kontraktsmal - Bilag 6 - Endringer av leveransen etter kontraktsinngåelsen</w:t>
          </w:r>
          <w:r w:rsidRPr="00581058">
            <w:rPr>
              <w:color w:val="000080"/>
              <w:szCs w:val="24"/>
            </w:rPr>
            <w:fldChar w:fldCharType="end"/>
          </w:r>
        </w:p>
      </w:tc>
      <w:tc>
        <w:tcPr>
          <w:tcW w:w="2550" w:type="dxa"/>
          <w:vMerge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24F73351" w14:textId="77777777" w:rsidR="00691630" w:rsidRDefault="00691630"/>
      </w:tc>
    </w:tr>
  </w:tbl>
  <w:p w14:paraId="3B82A15E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043B0661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205420E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drawing>
              <wp:inline distT="0" distB="0" distL="0" distR="0" wp14:anchorId="465B70AE" wp14:editId="3CFEA298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567F65C2" w14:textId="77777777" w:rsidR="00691630" w:rsidRPr="00942EB2" w:rsidRDefault="00691630" w:rsidP="00A2514F">
          <w:pPr>
            <w:pStyle w:val="EKtopptekst"/>
            <w:rPr>
              <w:rFonts w:ascii="Arial" w:hAnsi="Arial" w:cs="Arial"/>
            </w:rPr>
          </w:pP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begin" w:fldLock="1"/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instrText>DOCPROPERTY EK_Bedriftsnavn \*charformat</w:instrText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separate"/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706F9884" w14:textId="77777777" w:rsidR="00691630" w:rsidRPr="00A2514F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Saksnr: </w:t>
          </w:r>
          <w:r w:rsidR="00691630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 w:fldLock="1"/>
          </w:r>
          <w:r w:rsidR="00691630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DOCPROPERTY EK_RefNr \*charformat</w:instrText>
          </w:r>
          <w:r w:rsidR="00691630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xx/xxx</w:t>
          </w:r>
          <w:r w:rsidR="00691630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x</w:t>
          </w:r>
        </w:p>
      </w:tc>
    </w:tr>
    <w:tr w:rsidR="00691630" w14:paraId="72B650FD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6770659E" w14:textId="77777777" w:rsidR="00691630" w:rsidRPr="00A2514F" w:rsidRDefault="00691630" w:rsidP="00C6148D">
          <w:pPr>
            <w:pStyle w:val="EKtopptekst"/>
            <w:jc w:val="left"/>
            <w:rPr>
              <w:rFonts w:ascii="Verdana" w:hAnsi="Verdana"/>
              <w:color w:val="000080"/>
              <w:sz w:val="28"/>
              <w:szCs w:val="28"/>
            </w:rPr>
          </w:pPr>
          <w:r w:rsidRPr="00A2514F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instrText>DOCPROPERTY EK_DokTittel \*charformat</w:instrText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>Bi</w:t>
          </w:r>
          <w:r w:rsidR="003870B8" w:rsidRPr="00A2514F">
            <w:rPr>
              <w:rFonts w:ascii="Verdana" w:hAnsi="Verdana"/>
              <w:color w:val="000080"/>
              <w:sz w:val="28"/>
              <w:szCs w:val="28"/>
            </w:rPr>
            <w:t xml:space="preserve">lag </w:t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>2</w:t>
          </w:r>
          <w:r w:rsidR="00A2514F">
            <w:rPr>
              <w:rFonts w:ascii="Verdana" w:hAnsi="Verdana"/>
              <w:color w:val="000080"/>
              <w:sz w:val="28"/>
              <w:szCs w:val="28"/>
            </w:rPr>
            <w:t xml:space="preserve"> - </w:t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 xml:space="preserve">Endringer </w:t>
          </w:r>
          <w:r w:rsidR="003870B8" w:rsidRPr="00A2514F">
            <w:rPr>
              <w:rFonts w:ascii="Verdana" w:hAnsi="Verdana"/>
              <w:color w:val="000080"/>
              <w:sz w:val="28"/>
              <w:szCs w:val="28"/>
            </w:rPr>
            <w:t>av leveransen etter kontraktsinngåelse</w:t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>n</w:t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t xml:space="preserve"> 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5DF748F2" w14:textId="77777777" w:rsidR="00691630" w:rsidRPr="00A2514F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74DFB63" w14:textId="77777777" w:rsidR="00691630" w:rsidRDefault="00691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90542775">
    <w:abstractNumId w:val="3"/>
  </w:num>
  <w:num w:numId="2" w16cid:durableId="1211184075">
    <w:abstractNumId w:val="4"/>
  </w:num>
  <w:num w:numId="3" w16cid:durableId="143667089">
    <w:abstractNumId w:val="2"/>
  </w:num>
  <w:num w:numId="4" w16cid:durableId="1713536029">
    <w:abstractNumId w:val="1"/>
  </w:num>
  <w:num w:numId="5" w16cid:durableId="1985818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FA7763"/>
    <w:rsid w:val="00001E3A"/>
    <w:rsid w:val="00003286"/>
    <w:rsid w:val="000050DA"/>
    <w:rsid w:val="000077FE"/>
    <w:rsid w:val="00014E7C"/>
    <w:rsid w:val="0002640F"/>
    <w:rsid w:val="000613C7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F408D"/>
    <w:rsid w:val="00303434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8252A"/>
    <w:rsid w:val="003870B8"/>
    <w:rsid w:val="0039453D"/>
    <w:rsid w:val="0039559E"/>
    <w:rsid w:val="003A0AAC"/>
    <w:rsid w:val="003D06D5"/>
    <w:rsid w:val="003D7F5E"/>
    <w:rsid w:val="003E5334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1058"/>
    <w:rsid w:val="0059011F"/>
    <w:rsid w:val="005914D0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217E4"/>
    <w:rsid w:val="00630F93"/>
    <w:rsid w:val="00645048"/>
    <w:rsid w:val="00646325"/>
    <w:rsid w:val="00691630"/>
    <w:rsid w:val="00693EA7"/>
    <w:rsid w:val="006A39F8"/>
    <w:rsid w:val="006B2411"/>
    <w:rsid w:val="006D0941"/>
    <w:rsid w:val="00704701"/>
    <w:rsid w:val="00711F59"/>
    <w:rsid w:val="007126F6"/>
    <w:rsid w:val="00714FF1"/>
    <w:rsid w:val="00722476"/>
    <w:rsid w:val="00724383"/>
    <w:rsid w:val="00741F68"/>
    <w:rsid w:val="00744A13"/>
    <w:rsid w:val="00761823"/>
    <w:rsid w:val="00772BB1"/>
    <w:rsid w:val="007733A3"/>
    <w:rsid w:val="00793680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77AD0"/>
    <w:rsid w:val="00877CE0"/>
    <w:rsid w:val="00890E7E"/>
    <w:rsid w:val="008958AF"/>
    <w:rsid w:val="008965E5"/>
    <w:rsid w:val="008A3D7D"/>
    <w:rsid w:val="008C47C8"/>
    <w:rsid w:val="008C692E"/>
    <w:rsid w:val="008E2EC3"/>
    <w:rsid w:val="008E7EB9"/>
    <w:rsid w:val="008F085C"/>
    <w:rsid w:val="009067C2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CD5"/>
    <w:rsid w:val="009E690B"/>
    <w:rsid w:val="009F118C"/>
    <w:rsid w:val="00A12102"/>
    <w:rsid w:val="00A17B12"/>
    <w:rsid w:val="00A2514F"/>
    <w:rsid w:val="00A31C5C"/>
    <w:rsid w:val="00A42CA1"/>
    <w:rsid w:val="00A464C6"/>
    <w:rsid w:val="00A5257C"/>
    <w:rsid w:val="00A66300"/>
    <w:rsid w:val="00AA5A9C"/>
    <w:rsid w:val="00AB4018"/>
    <w:rsid w:val="00AC1264"/>
    <w:rsid w:val="00AC2C03"/>
    <w:rsid w:val="00AC62A6"/>
    <w:rsid w:val="00AD5A85"/>
    <w:rsid w:val="00AE5FD0"/>
    <w:rsid w:val="00B20517"/>
    <w:rsid w:val="00B246BE"/>
    <w:rsid w:val="00B43032"/>
    <w:rsid w:val="00B72094"/>
    <w:rsid w:val="00B73380"/>
    <w:rsid w:val="00B755C8"/>
    <w:rsid w:val="00B81B43"/>
    <w:rsid w:val="00BB1B84"/>
    <w:rsid w:val="00BF4FEE"/>
    <w:rsid w:val="00C01A2E"/>
    <w:rsid w:val="00C129C8"/>
    <w:rsid w:val="00C23047"/>
    <w:rsid w:val="00C25AB7"/>
    <w:rsid w:val="00C31155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76AD"/>
    <w:rsid w:val="00F5794A"/>
    <w:rsid w:val="00F63C65"/>
    <w:rsid w:val="00F72ED9"/>
    <w:rsid w:val="00F875BB"/>
    <w:rsid w:val="00FA7763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E10FE"/>
  <w15:chartTrackingRefBased/>
  <w15:docId w15:val="{CBF38A31-7058-4CBA-84EA-5E329EBCD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noProof/>
      <w:sz w:val="24"/>
      <w:lang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rsid w:val="00442992"/>
    <w:pPr>
      <w:ind w:left="708"/>
    </w:pPr>
  </w:style>
  <w:style w:type="table" w:styleId="TableGrid">
    <w:name w:val="Table Grid"/>
    <w:basedOn w:val="TableNorma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1%20HI%20Livet\02%20Konkurranser\Arbeidsfolder%20konkurranser\Digital%20PCR%20(dPCR)%2025-00121\01%20Utlysning\Bilag%202%20-%20Endringer%20av%20leveransen%20etter%20kontraktsinng&#229;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420379AD4CA64C97713F3EDB48E1F1" ma:contentTypeVersion="14" ma:contentTypeDescription="Opprett et nytt dokument." ma:contentTypeScope="" ma:versionID="83230fcb16d7627a0b373a5e6fd1e605">
  <xsd:schema xmlns:xsd="http://www.w3.org/2001/XMLSchema" xmlns:xs="http://www.w3.org/2001/XMLSchema" xmlns:p="http://schemas.microsoft.com/office/2006/metadata/properties" xmlns:ns2="890d21c2-29fd-4431-8d72-18e2ec05ad8e" xmlns:ns3="980a2bfc-7022-47b7-a068-870017099b23" targetNamespace="http://schemas.microsoft.com/office/2006/metadata/properties" ma:root="true" ma:fieldsID="a21a8abccf09ad0ee30a31b423dda745" ns2:_="" ns3:_="">
    <xsd:import namespace="890d21c2-29fd-4431-8d72-18e2ec05ad8e"/>
    <xsd:import namespace="980a2bfc-7022-47b7-a068-870017099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d21c2-29fd-4431-8d72-18e2ec05ad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a2bfc-7022-47b7-a068-870017099b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b76c87-76d6-4f2d-a93c-e0a80876286e}" ma:internalName="TaxCatchAll" ma:showField="CatchAllData" ma:web="980a2bfc-7022-47b7-a068-870017099b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0d21c2-29fd-4431-8d72-18e2ec05ad8e">
      <Terms xmlns="http://schemas.microsoft.com/office/infopath/2007/PartnerControls"/>
    </lcf76f155ced4ddcb4097134ff3c332f>
    <TaxCatchAll xmlns="980a2bfc-7022-47b7-a068-870017099b23" xsi:nil="true"/>
  </documentManagement>
</p:properties>
</file>

<file path=customXml/itemProps1.xml><?xml version="1.0" encoding="utf-8"?>
<ds:datastoreItem xmlns:ds="http://schemas.openxmlformats.org/officeDocument/2006/customXml" ds:itemID="{1759D2D3-D54F-479A-8F6B-C45BA79E5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03613A-4B90-45E6-A675-90A440DBE4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0E48F-0302-457D-82C9-BDA4644248C2}"/>
</file>

<file path=customXml/itemProps4.xml><?xml version="1.0" encoding="utf-8"?>
<ds:datastoreItem xmlns:ds="http://schemas.openxmlformats.org/officeDocument/2006/customXml" ds:itemID="{40DD715A-D437-4C93-A638-1B95DCB1E7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Bilag 2 - Endringer av leveransen etter kontraktsinngåelsen</Template>
  <TotalTime>1</TotalTime>
  <Pages>1</Pages>
  <Words>100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Myklebost, Unn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Myklebost, Unn</cp:lastModifiedBy>
  <cp:revision>1</cp:revision>
  <dcterms:created xsi:type="dcterms:W3CDTF">2025-03-10T15:13:00Z</dcterms:created>
  <dcterms:modified xsi:type="dcterms:W3CDTF">2025-03-10T15:14:00Z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0x010100E2420379AD4CA64C97713F3EDB48E1F1</vt:lpwstr>
  </property>
</Properties>
</file>